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2026-0390-23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Innenputzarbeiten - Gesamtschule Münster-West -Erweiterungsneubau- 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Innenputzarbeiten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